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A" w:rsidRPr="00B25313" w:rsidRDefault="0093433A" w:rsidP="00B25313">
      <w:pPr>
        <w:spacing w:line="259" w:lineRule="auto"/>
        <w:jc w:val="center"/>
        <w:rPr>
          <w:i/>
          <w:iCs/>
          <w:lang w:val="bs-Latn-BA"/>
        </w:rPr>
      </w:pPr>
    </w:p>
    <w:p w:rsidR="00205F54" w:rsidRDefault="00205F54" w:rsidP="00FD2DC8">
      <w:pPr>
        <w:spacing w:line="259" w:lineRule="auto"/>
        <w:rPr>
          <w:i/>
          <w:iCs/>
          <w:lang w:val="en-US"/>
        </w:rPr>
      </w:pPr>
    </w:p>
    <w:p w:rsidR="003E6173" w:rsidRDefault="003E6173" w:rsidP="00F74A65">
      <w:pPr>
        <w:rPr>
          <w:i/>
          <w:iCs/>
          <w:lang w:val="en-US"/>
        </w:rPr>
      </w:pPr>
    </w:p>
    <w:p w:rsidR="003E6173" w:rsidRDefault="003E6173" w:rsidP="00F74A65">
      <w:pPr>
        <w:rPr>
          <w:lang w:val="en-US"/>
        </w:rPr>
      </w:pPr>
    </w:p>
    <w:p w:rsidR="00E6455B" w:rsidRDefault="00E6455B" w:rsidP="00E6455B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E6455B" w:rsidRDefault="00E6455B" w:rsidP="00E6455B">
      <w:pPr>
        <w:rPr>
          <w:lang w:val="en-US"/>
        </w:rPr>
      </w:pPr>
      <w:r>
        <w:rPr>
          <w:sz w:val="16"/>
          <w:szCs w:val="16"/>
        </w:rPr>
        <w:t xml:space="preserve"> </w:t>
      </w:r>
      <w:proofErr w:type="spellStart"/>
      <w:r>
        <w:t>Број</w:t>
      </w:r>
      <w:proofErr w:type="spellEnd"/>
      <w:r>
        <w:t xml:space="preserve">: </w:t>
      </w:r>
      <w:r w:rsidR="005610FB">
        <w:rPr>
          <w:lang w:val="sr-Latn-CS"/>
        </w:rPr>
        <w:t>I-2.13998</w:t>
      </w:r>
      <w:bookmarkStart w:id="0" w:name="_GoBack"/>
      <w:bookmarkEnd w:id="0"/>
      <w:r>
        <w:rPr>
          <w:lang w:val="sr-Latn-CS"/>
        </w:rPr>
        <w:t>/25</w:t>
      </w:r>
      <w:r>
        <w:t xml:space="preserve">                                                                           </w:t>
      </w:r>
    </w:p>
    <w:p w:rsidR="00E6455B" w:rsidRDefault="00E6455B" w:rsidP="00E6455B">
      <w:pPr>
        <w:rPr>
          <w:lang w:val="sr-Latn-CS"/>
        </w:rPr>
      </w:pPr>
      <w:r>
        <w:t xml:space="preserve"> </w:t>
      </w:r>
      <w:proofErr w:type="spellStart"/>
      <w:r>
        <w:t>Данa</w:t>
      </w:r>
      <w:proofErr w:type="spellEnd"/>
      <w:r>
        <w:t xml:space="preserve">, 31.10.2025. </w:t>
      </w:r>
      <w:proofErr w:type="spellStart"/>
      <w:r>
        <w:t>године</w:t>
      </w:r>
      <w:proofErr w:type="spellEnd"/>
    </w:p>
    <w:p w:rsidR="00E6455B" w:rsidRDefault="00E6455B" w:rsidP="00E6455B">
      <w:pPr>
        <w:rPr>
          <w:lang w:val="en-US"/>
        </w:rPr>
      </w:pPr>
    </w:p>
    <w:p w:rsidR="00E6455B" w:rsidRDefault="00E6455B" w:rsidP="00E6455B">
      <w:pPr>
        <w:jc w:val="both"/>
        <w:rPr>
          <w:b/>
          <w:i/>
          <w:lang w:val="sr-Cyrl-BA"/>
        </w:rPr>
      </w:pPr>
      <w:r>
        <w:rPr>
          <w:sz w:val="16"/>
          <w:szCs w:val="16"/>
        </w:rPr>
        <w:t xml:space="preserve">                                      </w:t>
      </w:r>
    </w:p>
    <w:p w:rsidR="00E6455B" w:rsidRDefault="00E6455B" w:rsidP="00E6455B">
      <w:pPr>
        <w:jc w:val="both"/>
        <w:rPr>
          <w:lang w:val="sr-Cyrl-BA"/>
        </w:rPr>
      </w:pPr>
    </w:p>
    <w:p w:rsidR="00E6455B" w:rsidRDefault="00E6455B" w:rsidP="00E6455B">
      <w:pPr>
        <w:jc w:val="both"/>
        <w:rPr>
          <w:lang w:val="sr-Cyrl-BA"/>
        </w:rPr>
      </w:pPr>
    </w:p>
    <w:p w:rsidR="00E6455B" w:rsidRDefault="00E6455B" w:rsidP="00E6455B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7</w:t>
      </w:r>
      <w:r>
        <w:rPr>
          <w:lang w:val="sr-Cyrl-CS"/>
        </w:rPr>
        <w:t xml:space="preserve">. </w:t>
      </w:r>
      <w:proofErr w:type="spellStart"/>
      <w:r>
        <w:t>тачка</w:t>
      </w:r>
      <w:proofErr w:type="spellEnd"/>
      <w:r>
        <w:t xml:space="preserve"> </w:t>
      </w:r>
      <w:r>
        <w:rPr>
          <w:lang w:val="sr-Cyrl-RS"/>
        </w:rPr>
        <w:t>г</w:t>
      </w:r>
      <w:r>
        <w:t xml:space="preserve">) </w:t>
      </w:r>
      <w:r>
        <w:rPr>
          <w:lang w:val="sr-Cyrl-CS"/>
        </w:rPr>
        <w:t xml:space="preserve">Закона о јавним </w:t>
      </w:r>
      <w:r>
        <w:t>п</w:t>
      </w:r>
      <w:r>
        <w:rPr>
          <w:lang w:val="sr-Cyrl-CS"/>
        </w:rPr>
        <w:t>редузећима (</w:t>
      </w:r>
      <w:r>
        <w:t>„</w:t>
      </w:r>
      <w:r>
        <w:rPr>
          <w:lang w:val="sr-Cyrl-CS"/>
        </w:rPr>
        <w:t xml:space="preserve">Сл. </w:t>
      </w:r>
      <w:r>
        <w:t>г</w:t>
      </w:r>
      <w:r>
        <w:rPr>
          <w:lang w:val="sr-Cyrl-CS"/>
        </w:rPr>
        <w:t xml:space="preserve">ласник </w:t>
      </w:r>
      <w:proofErr w:type="gramStart"/>
      <w:r>
        <w:rPr>
          <w:lang w:val="sr-Cyrl-CS"/>
        </w:rPr>
        <w:t>РС</w:t>
      </w:r>
      <w:r>
        <w:t>“</w:t>
      </w:r>
      <w:r>
        <w:rPr>
          <w:lang w:val="sr-Cyrl-CS"/>
        </w:rPr>
        <w:t xml:space="preserve"> бр</w:t>
      </w:r>
      <w:proofErr w:type="gramEnd"/>
      <w:r>
        <w:rPr>
          <w:lang w:val="sr-Cyrl-CS"/>
        </w:rPr>
        <w:t xml:space="preserve">. 75/04 и 78/11) и члана </w:t>
      </w:r>
      <w:r>
        <w:t>46</w:t>
      </w:r>
      <w:r>
        <w:rPr>
          <w:lang w:val="sr-Cyrl-CS"/>
        </w:rPr>
        <w:t>.</w:t>
      </w:r>
      <w:r>
        <w:t xml:space="preserve"> </w:t>
      </w:r>
      <w:proofErr w:type="spellStart"/>
      <w:r>
        <w:t>тачка</w:t>
      </w:r>
      <w:proofErr w:type="spellEnd"/>
      <w:r>
        <w:t xml:space="preserve"> 5.</w:t>
      </w:r>
      <w:r>
        <w:rPr>
          <w:lang w:val="sr-Cyrl-CS"/>
        </w:rPr>
        <w:t xml:space="preserve"> Статута Жељезница РС а.д. Добој,</w:t>
      </w:r>
      <w:r>
        <w:rPr>
          <w:lang w:val="sr-Cyrl-RS"/>
        </w:rPr>
        <w:t xml:space="preserve"> разматрајући Извјештај Комисије за избор три члана Одбора за ревизију Жељезница РС а.д. Добој број I-2.13868/25 од 29.10.2025. године,</w:t>
      </w:r>
      <w:r>
        <w:rPr>
          <w:lang w:val="sr-Cyrl-CS"/>
        </w:rPr>
        <w:t xml:space="preserve"> </w:t>
      </w:r>
      <w:proofErr w:type="spellStart"/>
      <w:r>
        <w:t>Надзорни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rPr>
          <w:lang w:val="sr-Cyrl-CS"/>
        </w:rPr>
        <w:t xml:space="preserve"> на </w:t>
      </w:r>
      <w:r>
        <w:t xml:space="preserve">29. </w:t>
      </w:r>
      <w:r>
        <w:rPr>
          <w:lang w:val="sr-Cyrl-BA"/>
        </w:rPr>
        <w:t>ванредној електронској</w:t>
      </w:r>
      <w:r>
        <w:rPr>
          <w:lang w:val="sr-Cyrl-CS"/>
        </w:rPr>
        <w:t xml:space="preserve"> сједници, одржаној </w:t>
      </w:r>
      <w:r>
        <w:t>31.10.2025.</w:t>
      </w:r>
      <w:r>
        <w:rPr>
          <w:lang w:val="sr-Cyrl-CS"/>
        </w:rPr>
        <w:t xml:space="preserve"> године, </w:t>
      </w:r>
      <w:proofErr w:type="spellStart"/>
      <w:r>
        <w:t>доноси</w:t>
      </w:r>
      <w:proofErr w:type="spellEnd"/>
      <w:r>
        <w:t xml:space="preserve"> </w:t>
      </w:r>
      <w:proofErr w:type="spellStart"/>
      <w:r>
        <w:t>сљедећи</w:t>
      </w:r>
      <w:proofErr w:type="spellEnd"/>
      <w:r>
        <w:rPr>
          <w:lang w:val="sr-Cyrl-CS"/>
        </w:rPr>
        <w:t>:</w:t>
      </w:r>
    </w:p>
    <w:p w:rsidR="00E6455B" w:rsidRDefault="00E6455B" w:rsidP="00E6455B">
      <w:pPr>
        <w:rPr>
          <w:lang w:val="en-US"/>
        </w:rPr>
      </w:pPr>
    </w:p>
    <w:p w:rsidR="00E6455B" w:rsidRDefault="00E6455B" w:rsidP="00E6455B"/>
    <w:p w:rsidR="00E6455B" w:rsidRDefault="00E6455B" w:rsidP="00E6455B"/>
    <w:p w:rsidR="00E6455B" w:rsidRPr="00E6455B" w:rsidRDefault="00E6455B" w:rsidP="00E6455B">
      <w:pPr>
        <w:jc w:val="center"/>
        <w:rPr>
          <w:b/>
          <w:sz w:val="28"/>
          <w:szCs w:val="28"/>
        </w:rPr>
      </w:pPr>
      <w:r w:rsidRPr="00E6455B">
        <w:rPr>
          <w:b/>
          <w:sz w:val="28"/>
          <w:szCs w:val="28"/>
        </w:rPr>
        <w:t>ЗАКЉУЧАК</w:t>
      </w:r>
    </w:p>
    <w:p w:rsidR="00E6455B" w:rsidRDefault="00E6455B" w:rsidP="00E6455B">
      <w:pPr>
        <w:rPr>
          <w:b/>
          <w:i/>
        </w:rPr>
      </w:pPr>
    </w:p>
    <w:p w:rsidR="00E6455B" w:rsidRDefault="00E6455B" w:rsidP="00E6455B">
      <w:pPr>
        <w:rPr>
          <w:b/>
          <w:i/>
        </w:rPr>
      </w:pPr>
    </w:p>
    <w:p w:rsidR="00E6455B" w:rsidRDefault="00E6455B" w:rsidP="00E6455B">
      <w:pPr>
        <w:rPr>
          <w:b/>
          <w:i/>
        </w:rPr>
      </w:pPr>
    </w:p>
    <w:p w:rsidR="00E6455B" w:rsidRDefault="00E6455B" w:rsidP="00E6455B">
      <w:pPr>
        <w:jc w:val="both"/>
      </w:pPr>
      <w:r>
        <w:tab/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приједлог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именовању</w:t>
      </w:r>
      <w:proofErr w:type="spellEnd"/>
      <w:r>
        <w:t xml:space="preserve"> </w:t>
      </w:r>
      <w:proofErr w:type="spellStart"/>
      <w:r>
        <w:t>три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ревизију</w:t>
      </w:r>
      <w:proofErr w:type="spellEnd"/>
      <w:r>
        <w:t xml:space="preserve"> и </w:t>
      </w:r>
      <w:proofErr w:type="spellStart"/>
      <w:r>
        <w:t>исти</w:t>
      </w:r>
      <w:proofErr w:type="spellEnd"/>
      <w:r>
        <w:t xml:space="preserve"> </w:t>
      </w:r>
      <w:proofErr w:type="spellStart"/>
      <w:r>
        <w:t>доставља</w:t>
      </w:r>
      <w:proofErr w:type="spellEnd"/>
      <w:r>
        <w:t xml:space="preserve"> </w:t>
      </w:r>
      <w:proofErr w:type="spellStart"/>
      <w:r>
        <w:t>Скупштини</w:t>
      </w:r>
      <w:proofErr w:type="spellEnd"/>
      <w:r>
        <w:t xml:space="preserve"> </w:t>
      </w:r>
      <w:proofErr w:type="spellStart"/>
      <w:r>
        <w:t>акционара</w:t>
      </w:r>
      <w:proofErr w:type="spellEnd"/>
      <w:r>
        <w:t xml:space="preserve"> у </w:t>
      </w:r>
      <w:proofErr w:type="spellStart"/>
      <w:r>
        <w:t>надлежност</w:t>
      </w:r>
      <w:proofErr w:type="spellEnd"/>
      <w:r>
        <w:t>.</w:t>
      </w:r>
    </w:p>
    <w:p w:rsidR="00E6455B" w:rsidRDefault="00E6455B" w:rsidP="00E6455B"/>
    <w:p w:rsidR="00E6455B" w:rsidRDefault="00E6455B" w:rsidP="00E6455B"/>
    <w:p w:rsidR="00E6455B" w:rsidRDefault="00E6455B" w:rsidP="00E6455B"/>
    <w:p w:rsidR="00E6455B" w:rsidRDefault="00E6455B" w:rsidP="00E6455B"/>
    <w:p w:rsidR="00E6455B" w:rsidRDefault="00E6455B" w:rsidP="00E6455B"/>
    <w:p w:rsidR="00E6455B" w:rsidRDefault="00E6455B" w:rsidP="00E6455B"/>
    <w:p w:rsidR="00E6455B" w:rsidRDefault="00E6455B" w:rsidP="00E6455B">
      <w:proofErr w:type="spellStart"/>
      <w:r>
        <w:t>Достављено</w:t>
      </w:r>
      <w:proofErr w:type="spellEnd"/>
      <w:r>
        <w:t>:</w:t>
      </w:r>
    </w:p>
    <w:p w:rsidR="00E6455B" w:rsidRDefault="00E6455B" w:rsidP="00E6455B">
      <w:r>
        <w:t xml:space="preserve">-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акционара</w:t>
      </w:r>
      <w:proofErr w:type="spellEnd"/>
    </w:p>
    <w:p w:rsidR="00E6455B" w:rsidRDefault="00E6455B" w:rsidP="00E6455B">
      <w:r>
        <w:t xml:space="preserve">- </w:t>
      </w:r>
      <w:proofErr w:type="spellStart"/>
      <w:r>
        <w:t>Управа</w:t>
      </w:r>
      <w:proofErr w:type="spellEnd"/>
      <w:r>
        <w:t xml:space="preserve"> </w:t>
      </w:r>
      <w:proofErr w:type="spellStart"/>
      <w:r>
        <w:t>Друштва</w:t>
      </w:r>
      <w:proofErr w:type="spellEnd"/>
    </w:p>
    <w:p w:rsidR="00E6455B" w:rsidRDefault="00E6455B" w:rsidP="00E6455B">
      <w:r>
        <w:t xml:space="preserve">- </w:t>
      </w:r>
      <w:proofErr w:type="spellStart"/>
      <w:r>
        <w:t>Кабинет</w:t>
      </w:r>
      <w:proofErr w:type="spellEnd"/>
      <w:r>
        <w:t xml:space="preserve"> </w:t>
      </w:r>
      <w:proofErr w:type="spellStart"/>
      <w:r>
        <w:t>ген</w:t>
      </w:r>
      <w:proofErr w:type="spellEnd"/>
      <w:r>
        <w:t xml:space="preserve">. </w:t>
      </w:r>
      <w:proofErr w:type="spellStart"/>
      <w:r>
        <w:t>директора</w:t>
      </w:r>
      <w:proofErr w:type="spellEnd"/>
    </w:p>
    <w:p w:rsidR="00E6455B" w:rsidRDefault="00E6455B" w:rsidP="00E6455B">
      <w:r>
        <w:t xml:space="preserve">-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ревизију</w:t>
      </w:r>
      <w:proofErr w:type="spellEnd"/>
    </w:p>
    <w:p w:rsidR="00E6455B" w:rsidRDefault="00E6455B" w:rsidP="00E6455B">
      <w:r>
        <w:t>- а/а</w:t>
      </w:r>
    </w:p>
    <w:p w:rsidR="00E6455B" w:rsidRDefault="00E6455B" w:rsidP="00E6455B"/>
    <w:p w:rsidR="00E6455B" w:rsidRDefault="00E6455B" w:rsidP="00E6455B"/>
    <w:p w:rsidR="00E6455B" w:rsidRDefault="00E6455B" w:rsidP="00E6455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ПРЕДСЈЕДНИК</w:t>
      </w:r>
    </w:p>
    <w:p w:rsidR="00E6455B" w:rsidRDefault="00E6455B" w:rsidP="00E6455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</w:t>
      </w:r>
      <w:proofErr w:type="gramStart"/>
      <w:r>
        <w:rPr>
          <w:b/>
          <w:sz w:val="22"/>
          <w:szCs w:val="22"/>
        </w:rPr>
        <w:t>НАДЗОРНОГ  ОДБОРА</w:t>
      </w:r>
      <w:proofErr w:type="gramEnd"/>
    </w:p>
    <w:p w:rsidR="00E6455B" w:rsidRDefault="00E6455B" w:rsidP="00E6455B">
      <w:pPr>
        <w:rPr>
          <w:b/>
          <w:sz w:val="16"/>
          <w:szCs w:val="16"/>
        </w:rPr>
      </w:pPr>
    </w:p>
    <w:p w:rsidR="00E6455B" w:rsidRDefault="00E6455B" w:rsidP="00E6455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_______________________________</w:t>
      </w:r>
    </w:p>
    <w:p w:rsidR="00E6455B" w:rsidRDefault="00E6455B" w:rsidP="00E6455B">
      <w:pPr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Дијана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Каленић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дипл</w:t>
      </w:r>
      <w:proofErr w:type="spellEnd"/>
      <w:r>
        <w:rPr>
          <w:b/>
          <w:sz w:val="22"/>
          <w:szCs w:val="22"/>
        </w:rPr>
        <w:t xml:space="preserve">. </w:t>
      </w:r>
      <w:proofErr w:type="spellStart"/>
      <w:r>
        <w:rPr>
          <w:b/>
          <w:sz w:val="22"/>
          <w:szCs w:val="22"/>
        </w:rPr>
        <w:t>инж</w:t>
      </w:r>
      <w:proofErr w:type="spellEnd"/>
      <w:r>
        <w:rPr>
          <w:b/>
          <w:sz w:val="22"/>
          <w:szCs w:val="22"/>
        </w:rPr>
        <w:t xml:space="preserve">. </w:t>
      </w:r>
      <w:proofErr w:type="spellStart"/>
      <w:r>
        <w:rPr>
          <w:b/>
          <w:sz w:val="22"/>
          <w:szCs w:val="22"/>
        </w:rPr>
        <w:t>информ</w:t>
      </w:r>
      <w:proofErr w:type="spellEnd"/>
      <w:r>
        <w:rPr>
          <w:b/>
          <w:sz w:val="22"/>
          <w:szCs w:val="22"/>
        </w:rPr>
        <w:t>.</w:t>
      </w:r>
    </w:p>
    <w:p w:rsidR="00494C97" w:rsidRDefault="00494C97" w:rsidP="00F74A65">
      <w:pPr>
        <w:spacing w:line="259" w:lineRule="auto"/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25313" w:rsidRPr="00B25313" w:rsidRDefault="00B25313" w:rsidP="00B25313">
      <w:pPr>
        <w:tabs>
          <w:tab w:val="left" w:pos="3135"/>
        </w:tabs>
        <w:rPr>
          <w:lang w:val="sr-Latn-BA"/>
        </w:rPr>
      </w:pPr>
    </w:p>
    <w:sectPr w:rsidR="00B25313" w:rsidRPr="00B25313" w:rsidSect="00B2531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4F5" w:rsidRDefault="002124F5">
      <w:r>
        <w:separator/>
      </w:r>
    </w:p>
  </w:endnote>
  <w:endnote w:type="continuationSeparator" w:id="0">
    <w:p w:rsidR="002124F5" w:rsidRDefault="0021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7A" w:rsidRDefault="005131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48C5">
      <w:rPr>
        <w:noProof/>
      </w:rPr>
      <w:t>2</w:t>
    </w:r>
    <w:r>
      <w:rPr>
        <w:noProof/>
      </w:rPr>
      <w:fldChar w:fldCharType="end"/>
    </w:r>
  </w:p>
  <w:p w:rsidR="007B50B8" w:rsidRDefault="007B50B8" w:rsidP="007B50B8">
    <w:pPr>
      <w:pStyle w:val="Footer"/>
      <w:tabs>
        <w:tab w:val="clear" w:pos="4703"/>
        <w:tab w:val="clear" w:pos="9406"/>
        <w:tab w:val="left" w:pos="10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2C" w:rsidRDefault="00D2482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455B">
      <w:rPr>
        <w:noProof/>
      </w:rPr>
      <w:t>2</w:t>
    </w:r>
    <w:r>
      <w:rPr>
        <w:noProof/>
      </w:rPr>
      <w:fldChar w:fldCharType="end"/>
    </w:r>
  </w:p>
  <w:p w:rsidR="00B25313" w:rsidRDefault="001D220B" w:rsidP="000C7FDB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>
      <w:rPr>
        <w:b/>
        <w:noProof/>
        <w:spacing w:val="-10"/>
        <w:lang w:val="sr-Latn-BA" w:eastAsia="sr-Latn-B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254635</wp:posOffset>
              </wp:positionH>
              <wp:positionV relativeFrom="paragraph">
                <wp:posOffset>93345</wp:posOffset>
              </wp:positionV>
              <wp:extent cx="5873750" cy="0"/>
              <wp:effectExtent l="16510" t="17145" r="15240" b="1143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73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1B05" id="Line 4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7.35pt" to="482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" strokecolor="#4538f0" strokeweight="1.5pt"/>
          </w:pict>
        </mc:Fallback>
      </mc:AlternateContent>
    </w:r>
  </w:p>
  <w:p w:rsidR="000C7FDB" w:rsidRPr="00FD2DC8" w:rsidRDefault="000C7FDB" w:rsidP="000C7FDB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4D0AD0" w:rsidRPr="000C7FDB" w:rsidRDefault="004D0AD0" w:rsidP="00121431">
    <w:pPr>
      <w:spacing w:after="200"/>
      <w:jc w:val="both"/>
      <w:rPr>
        <w:b/>
        <w:spacing w:val="-10"/>
        <w:lang w:val="sr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313" w:rsidRDefault="001D220B" w:rsidP="00B25313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 w:rsidRPr="00B25313">
      <w:rPr>
        <w:noProof/>
        <w:sz w:val="18"/>
        <w:szCs w:val="18"/>
        <w:lang w:val="sr-Latn-BA" w:eastAsia="sr-Latn-BA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285115</wp:posOffset>
              </wp:positionH>
              <wp:positionV relativeFrom="paragraph">
                <wp:posOffset>65405</wp:posOffset>
              </wp:positionV>
              <wp:extent cx="5821680" cy="0"/>
              <wp:effectExtent l="18415" t="17780" r="17780" b="107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216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676A" id="Line 4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5pt,5.15pt" to="480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" strokecolor="#4538f0" strokeweight="1.5pt"/>
          </w:pict>
        </mc:Fallback>
      </mc:AlternateContent>
    </w:r>
  </w:p>
  <w:p w:rsidR="000C7FDB" w:rsidRPr="00FD2DC8" w:rsidRDefault="000C7FDB" w:rsidP="00B25313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2745CE" w:rsidRPr="00FD2DC8" w:rsidRDefault="002745CE" w:rsidP="00FD2DC8">
    <w:pPr>
      <w:pStyle w:val="Footer"/>
      <w:jc w:val="both"/>
      <w:rPr>
        <w:sz w:val="18"/>
        <w:szCs w:val="18"/>
        <w:lang w:val="bs-Cyrl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4F5" w:rsidRDefault="002124F5">
      <w:r>
        <w:separator/>
      </w:r>
    </w:p>
  </w:footnote>
  <w:footnote w:type="continuationSeparator" w:id="0">
    <w:p w:rsidR="002124F5" w:rsidRDefault="00212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C8" w:rsidRDefault="001D220B" w:rsidP="009B0AFF">
    <w:pPr>
      <w:pStyle w:val="Header"/>
      <w:jc w:val="center"/>
    </w:pP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113030</wp:posOffset>
              </wp:positionH>
              <wp:positionV relativeFrom="paragraph">
                <wp:posOffset>1062990</wp:posOffset>
              </wp:positionV>
              <wp:extent cx="5929630" cy="0"/>
              <wp:effectExtent l="17780" t="15240" r="15240" b="1333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388AA0" id="Line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83.7pt" to="475.8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" strokecolor="#4538f0" strokeweight="1.5pt"/>
          </w:pict>
        </mc:Fallback>
      </mc:AlternateConten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724535</wp:posOffset>
              </wp:positionH>
              <wp:positionV relativeFrom="paragraph">
                <wp:posOffset>635000</wp:posOffset>
              </wp:positionV>
              <wp:extent cx="4201795" cy="441325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DC8" w:rsidRPr="00F91E97" w:rsidRDefault="00FD2DC8" w:rsidP="00FD2DC8">
                          <w:pPr>
                            <w:rPr>
                              <w:b/>
                              <w:sz w:val="2"/>
                              <w:lang w:val="sr-Latn-CS"/>
                            </w:rPr>
                          </w:pPr>
                        </w:p>
                        <w:p w:rsidR="00FD2DC8" w:rsidRPr="002B7001" w:rsidRDefault="00FD2DC8" w:rsidP="009B0AFF">
                          <w:pPr>
                            <w:jc w:val="center"/>
                            <w:rPr>
                              <w:b/>
                              <w:lang w:val="sr-Latn-CS"/>
                            </w:rPr>
                          </w:pPr>
                          <w:r w:rsidRPr="002B7001">
                            <w:rPr>
                              <w:b/>
                              <w:lang w:val="sr-Cyrl-BA"/>
                            </w:rPr>
                            <w:t>Ж</w:t>
                          </w:r>
                          <w:r w:rsidR="00B25313">
                            <w:rPr>
                              <w:b/>
                              <w:lang w:val="sr-Cyrl-BA"/>
                            </w:rPr>
                            <w:t xml:space="preserve">ељезнице Републике </w:t>
                          </w:r>
                          <w:r w:rsidRPr="002B7001">
                            <w:rPr>
                              <w:b/>
                              <w:lang w:val="sr-Latn-CS"/>
                            </w:rPr>
                            <w:t>С</w:t>
                          </w:r>
                          <w:r w:rsidR="00B25313">
                            <w:rPr>
                              <w:b/>
                              <w:lang w:val="bs-Cyrl-BA"/>
                            </w:rPr>
                            <w:t>рпске</w:t>
                          </w:r>
                        </w:p>
                        <w:p w:rsidR="00FD2DC8" w:rsidRPr="00B25313" w:rsidRDefault="00B25313" w:rsidP="009B0AFF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 xml:space="preserve">акционарско друштво </w:t>
                          </w:r>
                          <w:r w:rsidR="00FD2DC8" w:rsidRPr="002B7001">
                            <w:rPr>
                              <w:b/>
                              <w:bCs/>
                              <w:sz w:val="22"/>
                            </w:rPr>
                            <w:t>Д</w:t>
                          </w: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>обој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7.05pt;margin-top:50pt;width:330.85pt;height:3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" filled="f" stroked="f" strokecolor="white">
              <v:textbox>
                <w:txbxContent>
                  <w:p w:rsidR="00FD2DC8" w:rsidRPr="00F91E97" w:rsidRDefault="00FD2DC8" w:rsidP="00FD2DC8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FD2DC8" w:rsidRPr="002B7001" w:rsidRDefault="00FD2DC8" w:rsidP="009B0AFF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2B7001">
                      <w:rPr>
                        <w:b/>
                        <w:lang w:val="sr-Cyrl-BA"/>
                      </w:rPr>
                      <w:t>Ж</w:t>
                    </w:r>
                    <w:r w:rsidR="00B25313">
                      <w:rPr>
                        <w:b/>
                        <w:lang w:val="sr-Cyrl-BA"/>
                      </w:rPr>
                      <w:t xml:space="preserve">ељезнице Републике </w:t>
                    </w:r>
                    <w:r w:rsidRPr="002B7001">
                      <w:rPr>
                        <w:b/>
                        <w:lang w:val="sr-Latn-CS"/>
                      </w:rPr>
                      <w:t>С</w:t>
                    </w:r>
                    <w:r w:rsidR="00B25313">
                      <w:rPr>
                        <w:b/>
                        <w:lang w:val="bs-Cyrl-BA"/>
                      </w:rPr>
                      <w:t>рпске</w:t>
                    </w:r>
                  </w:p>
                  <w:p w:rsidR="00FD2DC8" w:rsidRPr="00B25313" w:rsidRDefault="00B25313" w:rsidP="009B0AFF">
                    <w:pPr>
                      <w:jc w:val="center"/>
                      <w:rPr>
                        <w:b/>
                        <w:bCs/>
                        <w:sz w:val="22"/>
                        <w:lang w:val="bs-Cyrl-BA"/>
                      </w:rPr>
                    </w:pPr>
                    <w:r>
                      <w:rPr>
                        <w:b/>
                        <w:bCs/>
                        <w:sz w:val="22"/>
                        <w:lang w:val="bs-Cyrl-BA"/>
                      </w:rPr>
                      <w:t xml:space="preserve">акционарско друштво </w:t>
                    </w:r>
                    <w:r w:rsidR="00FD2DC8" w:rsidRPr="002B7001">
                      <w:rPr>
                        <w:b/>
                        <w:bCs/>
                        <w:sz w:val="22"/>
                      </w:rPr>
                      <w:t>Д</w:t>
                    </w:r>
                    <w:r>
                      <w:rPr>
                        <w:b/>
                        <w:bCs/>
                        <w:sz w:val="22"/>
                        <w:lang w:val="bs-Cyrl-BA"/>
                      </w:rPr>
                      <w:t>обој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sr-Latn-BA" w:eastAsia="sr-Latn-BA"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2111375</wp:posOffset>
              </wp:positionH>
              <wp:positionV relativeFrom="paragraph">
                <wp:posOffset>-46355</wp:posOffset>
              </wp:positionV>
              <wp:extent cx="1475105" cy="838200"/>
              <wp:effectExtent l="0" t="1270" r="4445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5105" cy="838200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3" name="Picture 6" descr="msotw9_temp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DC8" w:rsidRPr="007C1252" w:rsidRDefault="007C1252" w:rsidP="00FD2DC8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7" style="position:absolute;left:0;text-align:left;margin-left:166.25pt;margin-top:-3.65pt;width:116.15pt;height:66pt;z-index:25165568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msotw9_temp0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">
                <v:imagedata r:id="rId2" o:title="msotw9_temp0" blacklevel="3932f"/>
              </v:shape>
              <v:shape id="Text Box 7" o:spid="_x0000_s1029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FD2DC8" w:rsidRPr="007C1252" w:rsidRDefault="007C1252" w:rsidP="00FD2DC8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1" w15:restartNumberingAfterBreak="0">
    <w:nsid w:val="00FC6FAF"/>
    <w:multiLevelType w:val="hybridMultilevel"/>
    <w:tmpl w:val="A99A0B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497616"/>
    <w:multiLevelType w:val="hybridMultilevel"/>
    <w:tmpl w:val="C7520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3610B"/>
    <w:multiLevelType w:val="hybridMultilevel"/>
    <w:tmpl w:val="5B0E7B6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D10B9C"/>
    <w:multiLevelType w:val="multilevel"/>
    <w:tmpl w:val="0409001D"/>
    <w:styleLink w:val="Style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7C5A61"/>
    <w:multiLevelType w:val="hybridMultilevel"/>
    <w:tmpl w:val="401E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B5116"/>
    <w:multiLevelType w:val="hybridMultilevel"/>
    <w:tmpl w:val="0456BC44"/>
    <w:lvl w:ilvl="0" w:tplc="472A9E52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151E"/>
    <w:multiLevelType w:val="hybridMultilevel"/>
    <w:tmpl w:val="03E2387A"/>
    <w:lvl w:ilvl="0" w:tplc="01A0D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B24FA"/>
    <w:multiLevelType w:val="hybridMultilevel"/>
    <w:tmpl w:val="D0A00B9E"/>
    <w:lvl w:ilvl="0" w:tplc="114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B440C"/>
    <w:multiLevelType w:val="hybridMultilevel"/>
    <w:tmpl w:val="0762A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35730"/>
    <w:multiLevelType w:val="hybridMultilevel"/>
    <w:tmpl w:val="9A867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D60E9"/>
    <w:multiLevelType w:val="hybridMultilevel"/>
    <w:tmpl w:val="2CFC3C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97B55"/>
    <w:multiLevelType w:val="hybridMultilevel"/>
    <w:tmpl w:val="5E100C98"/>
    <w:lvl w:ilvl="0" w:tplc="DE8A0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E6D25"/>
    <w:multiLevelType w:val="hybridMultilevel"/>
    <w:tmpl w:val="F9BE7D4E"/>
    <w:lvl w:ilvl="0" w:tplc="45B813A8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4C843B0F"/>
    <w:multiLevelType w:val="hybridMultilevel"/>
    <w:tmpl w:val="CEA8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E2E33"/>
    <w:multiLevelType w:val="hybridMultilevel"/>
    <w:tmpl w:val="5F30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0EE7"/>
    <w:multiLevelType w:val="hybridMultilevel"/>
    <w:tmpl w:val="B7748F54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16D0D"/>
    <w:multiLevelType w:val="hybridMultilevel"/>
    <w:tmpl w:val="F36AE47E"/>
    <w:lvl w:ilvl="0" w:tplc="E56AA1B8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6983D21"/>
    <w:multiLevelType w:val="hybridMultilevel"/>
    <w:tmpl w:val="A7D058AA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45F35"/>
    <w:multiLevelType w:val="hybridMultilevel"/>
    <w:tmpl w:val="0A84A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F074E"/>
    <w:multiLevelType w:val="hybridMultilevel"/>
    <w:tmpl w:val="D9E84DD8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9507B"/>
    <w:multiLevelType w:val="hybridMultilevel"/>
    <w:tmpl w:val="469C4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954F0"/>
    <w:multiLevelType w:val="hybridMultilevel"/>
    <w:tmpl w:val="F1E6C0CC"/>
    <w:lvl w:ilvl="0" w:tplc="DE8A0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E7A41"/>
    <w:multiLevelType w:val="hybridMultilevel"/>
    <w:tmpl w:val="A12240B4"/>
    <w:lvl w:ilvl="0" w:tplc="DE8A03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2"/>
  </w:num>
  <w:num w:numId="16">
    <w:abstractNumId w:val="11"/>
  </w:num>
  <w:num w:numId="17">
    <w:abstractNumId w:val="13"/>
  </w:num>
  <w:num w:numId="18">
    <w:abstractNumId w:val="1"/>
  </w:num>
  <w:num w:numId="19">
    <w:abstractNumId w:val="12"/>
  </w:num>
  <w:num w:numId="20">
    <w:abstractNumId w:val="23"/>
  </w:num>
  <w:num w:numId="21">
    <w:abstractNumId w:val="8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25"/>
    <w:rsid w:val="00002D6E"/>
    <w:rsid w:val="00004FCF"/>
    <w:rsid w:val="00033032"/>
    <w:rsid w:val="00043CCA"/>
    <w:rsid w:val="000505E6"/>
    <w:rsid w:val="000624F6"/>
    <w:rsid w:val="000647EF"/>
    <w:rsid w:val="0007174A"/>
    <w:rsid w:val="00072826"/>
    <w:rsid w:val="00074074"/>
    <w:rsid w:val="0007648B"/>
    <w:rsid w:val="00096CA7"/>
    <w:rsid w:val="000B601A"/>
    <w:rsid w:val="000B67A8"/>
    <w:rsid w:val="000C000B"/>
    <w:rsid w:val="000C0AA0"/>
    <w:rsid w:val="000C6F01"/>
    <w:rsid w:val="000C7FDB"/>
    <w:rsid w:val="000D128E"/>
    <w:rsid w:val="000D6E81"/>
    <w:rsid w:val="000D71F5"/>
    <w:rsid w:val="000D751E"/>
    <w:rsid w:val="000E0349"/>
    <w:rsid w:val="000E6C88"/>
    <w:rsid w:val="000F3022"/>
    <w:rsid w:val="00100B18"/>
    <w:rsid w:val="0010295A"/>
    <w:rsid w:val="00112F93"/>
    <w:rsid w:val="0011339B"/>
    <w:rsid w:val="00121431"/>
    <w:rsid w:val="00127DC6"/>
    <w:rsid w:val="0013343D"/>
    <w:rsid w:val="00133D94"/>
    <w:rsid w:val="001341CC"/>
    <w:rsid w:val="00137849"/>
    <w:rsid w:val="001403DD"/>
    <w:rsid w:val="00140E18"/>
    <w:rsid w:val="00142276"/>
    <w:rsid w:val="00142CC4"/>
    <w:rsid w:val="00146A98"/>
    <w:rsid w:val="00150C5E"/>
    <w:rsid w:val="001523A8"/>
    <w:rsid w:val="0016376E"/>
    <w:rsid w:val="00164AF3"/>
    <w:rsid w:val="00173829"/>
    <w:rsid w:val="00173B4D"/>
    <w:rsid w:val="00180C23"/>
    <w:rsid w:val="001826BF"/>
    <w:rsid w:val="001829FC"/>
    <w:rsid w:val="001937FA"/>
    <w:rsid w:val="001A119B"/>
    <w:rsid w:val="001A21BD"/>
    <w:rsid w:val="001A4ABE"/>
    <w:rsid w:val="001A593E"/>
    <w:rsid w:val="001A5B9D"/>
    <w:rsid w:val="001B4FD2"/>
    <w:rsid w:val="001B7B55"/>
    <w:rsid w:val="001C16E4"/>
    <w:rsid w:val="001D220B"/>
    <w:rsid w:val="001D3B4A"/>
    <w:rsid w:val="001D4508"/>
    <w:rsid w:val="001D7C65"/>
    <w:rsid w:val="001E354D"/>
    <w:rsid w:val="001E4B9F"/>
    <w:rsid w:val="001F18B6"/>
    <w:rsid w:val="001F28AD"/>
    <w:rsid w:val="001F5E1A"/>
    <w:rsid w:val="001F5EAF"/>
    <w:rsid w:val="00200B18"/>
    <w:rsid w:val="00200DD4"/>
    <w:rsid w:val="00203F5C"/>
    <w:rsid w:val="00205F54"/>
    <w:rsid w:val="00207E4A"/>
    <w:rsid w:val="002118D1"/>
    <w:rsid w:val="002124F5"/>
    <w:rsid w:val="00214C27"/>
    <w:rsid w:val="002240C0"/>
    <w:rsid w:val="00227F45"/>
    <w:rsid w:val="00231B04"/>
    <w:rsid w:val="00231EBC"/>
    <w:rsid w:val="00232C50"/>
    <w:rsid w:val="0024064D"/>
    <w:rsid w:val="002408F3"/>
    <w:rsid w:val="00242CAE"/>
    <w:rsid w:val="002458D6"/>
    <w:rsid w:val="002500BD"/>
    <w:rsid w:val="00261E8C"/>
    <w:rsid w:val="00263019"/>
    <w:rsid w:val="00264579"/>
    <w:rsid w:val="00265D87"/>
    <w:rsid w:val="0026658F"/>
    <w:rsid w:val="0027018B"/>
    <w:rsid w:val="002745CE"/>
    <w:rsid w:val="00280B2A"/>
    <w:rsid w:val="00281890"/>
    <w:rsid w:val="00286328"/>
    <w:rsid w:val="00287745"/>
    <w:rsid w:val="00291AEA"/>
    <w:rsid w:val="00295FA0"/>
    <w:rsid w:val="002A0312"/>
    <w:rsid w:val="002A1E80"/>
    <w:rsid w:val="002A38FC"/>
    <w:rsid w:val="002A5AF7"/>
    <w:rsid w:val="002A706D"/>
    <w:rsid w:val="002A7423"/>
    <w:rsid w:val="002A7BA7"/>
    <w:rsid w:val="002B0029"/>
    <w:rsid w:val="002B16A1"/>
    <w:rsid w:val="002B1D2D"/>
    <w:rsid w:val="002B2E2F"/>
    <w:rsid w:val="002B3F3B"/>
    <w:rsid w:val="002B7001"/>
    <w:rsid w:val="002C0879"/>
    <w:rsid w:val="002C203F"/>
    <w:rsid w:val="002C460A"/>
    <w:rsid w:val="002C73EB"/>
    <w:rsid w:val="002D08CD"/>
    <w:rsid w:val="002D58E8"/>
    <w:rsid w:val="002D6425"/>
    <w:rsid w:val="002E2C42"/>
    <w:rsid w:val="002E5B9F"/>
    <w:rsid w:val="002E5C43"/>
    <w:rsid w:val="002E6270"/>
    <w:rsid w:val="002F2FA3"/>
    <w:rsid w:val="002F479D"/>
    <w:rsid w:val="002F4C62"/>
    <w:rsid w:val="00312E92"/>
    <w:rsid w:val="00321AA5"/>
    <w:rsid w:val="00321C90"/>
    <w:rsid w:val="00325067"/>
    <w:rsid w:val="00326EE0"/>
    <w:rsid w:val="0033290E"/>
    <w:rsid w:val="00333BCD"/>
    <w:rsid w:val="003409C8"/>
    <w:rsid w:val="0034218A"/>
    <w:rsid w:val="003421C9"/>
    <w:rsid w:val="00345050"/>
    <w:rsid w:val="00346D17"/>
    <w:rsid w:val="00351A45"/>
    <w:rsid w:val="00356294"/>
    <w:rsid w:val="003641CF"/>
    <w:rsid w:val="00364B7D"/>
    <w:rsid w:val="0036526F"/>
    <w:rsid w:val="00366DE3"/>
    <w:rsid w:val="00382AAA"/>
    <w:rsid w:val="00383A62"/>
    <w:rsid w:val="00383C35"/>
    <w:rsid w:val="00387507"/>
    <w:rsid w:val="0039034F"/>
    <w:rsid w:val="0039227C"/>
    <w:rsid w:val="00393AF3"/>
    <w:rsid w:val="003A4E5C"/>
    <w:rsid w:val="003A5A8D"/>
    <w:rsid w:val="003B21D4"/>
    <w:rsid w:val="003B5BE2"/>
    <w:rsid w:val="003C0A43"/>
    <w:rsid w:val="003C18FA"/>
    <w:rsid w:val="003C3A77"/>
    <w:rsid w:val="003C3A90"/>
    <w:rsid w:val="003D38C2"/>
    <w:rsid w:val="003D4FA7"/>
    <w:rsid w:val="003E0320"/>
    <w:rsid w:val="003E1BC4"/>
    <w:rsid w:val="003E5276"/>
    <w:rsid w:val="003E6173"/>
    <w:rsid w:val="003F0714"/>
    <w:rsid w:val="003F142B"/>
    <w:rsid w:val="003F3700"/>
    <w:rsid w:val="003F3A2F"/>
    <w:rsid w:val="003F531A"/>
    <w:rsid w:val="0040498A"/>
    <w:rsid w:val="004078CC"/>
    <w:rsid w:val="0041136B"/>
    <w:rsid w:val="004217CD"/>
    <w:rsid w:val="004230EA"/>
    <w:rsid w:val="0042533E"/>
    <w:rsid w:val="0043153E"/>
    <w:rsid w:val="004363DC"/>
    <w:rsid w:val="00441B9B"/>
    <w:rsid w:val="00442B71"/>
    <w:rsid w:val="00444CA8"/>
    <w:rsid w:val="00445C1B"/>
    <w:rsid w:val="00447382"/>
    <w:rsid w:val="00463373"/>
    <w:rsid w:val="00464138"/>
    <w:rsid w:val="0046526B"/>
    <w:rsid w:val="00465343"/>
    <w:rsid w:val="0046670C"/>
    <w:rsid w:val="004671D4"/>
    <w:rsid w:val="004709F8"/>
    <w:rsid w:val="00471221"/>
    <w:rsid w:val="00472D2A"/>
    <w:rsid w:val="00474768"/>
    <w:rsid w:val="0048433F"/>
    <w:rsid w:val="0048511D"/>
    <w:rsid w:val="004865F1"/>
    <w:rsid w:val="00490DCB"/>
    <w:rsid w:val="00493940"/>
    <w:rsid w:val="00494C97"/>
    <w:rsid w:val="00495467"/>
    <w:rsid w:val="00495E99"/>
    <w:rsid w:val="00497082"/>
    <w:rsid w:val="004A4796"/>
    <w:rsid w:val="004A5C4D"/>
    <w:rsid w:val="004B4420"/>
    <w:rsid w:val="004B717D"/>
    <w:rsid w:val="004C5A34"/>
    <w:rsid w:val="004C792C"/>
    <w:rsid w:val="004D0AD0"/>
    <w:rsid w:val="004D27C2"/>
    <w:rsid w:val="004D7304"/>
    <w:rsid w:val="004E0267"/>
    <w:rsid w:val="004E4261"/>
    <w:rsid w:val="004E75AD"/>
    <w:rsid w:val="004F407E"/>
    <w:rsid w:val="004F7CE5"/>
    <w:rsid w:val="00506932"/>
    <w:rsid w:val="0051203F"/>
    <w:rsid w:val="0051317A"/>
    <w:rsid w:val="00513FCE"/>
    <w:rsid w:val="00520B82"/>
    <w:rsid w:val="00520C93"/>
    <w:rsid w:val="00522C38"/>
    <w:rsid w:val="0054151C"/>
    <w:rsid w:val="00544F61"/>
    <w:rsid w:val="00547029"/>
    <w:rsid w:val="00547DC0"/>
    <w:rsid w:val="005515B7"/>
    <w:rsid w:val="005531A0"/>
    <w:rsid w:val="0055693E"/>
    <w:rsid w:val="005610FB"/>
    <w:rsid w:val="00561B0B"/>
    <w:rsid w:val="0056461F"/>
    <w:rsid w:val="00572D09"/>
    <w:rsid w:val="00580D11"/>
    <w:rsid w:val="00581D37"/>
    <w:rsid w:val="005974E3"/>
    <w:rsid w:val="005A0843"/>
    <w:rsid w:val="005A12A6"/>
    <w:rsid w:val="005A19D5"/>
    <w:rsid w:val="005A70A5"/>
    <w:rsid w:val="005A7100"/>
    <w:rsid w:val="005A7850"/>
    <w:rsid w:val="005B07D9"/>
    <w:rsid w:val="005B0A2D"/>
    <w:rsid w:val="005B2272"/>
    <w:rsid w:val="005B6650"/>
    <w:rsid w:val="005B7473"/>
    <w:rsid w:val="005C4EAC"/>
    <w:rsid w:val="005C5CF8"/>
    <w:rsid w:val="005C7D88"/>
    <w:rsid w:val="005D1A64"/>
    <w:rsid w:val="005D1D40"/>
    <w:rsid w:val="005D496B"/>
    <w:rsid w:val="005D5220"/>
    <w:rsid w:val="005D6B19"/>
    <w:rsid w:val="005D74B8"/>
    <w:rsid w:val="005E2C1F"/>
    <w:rsid w:val="005E3C0A"/>
    <w:rsid w:val="005E48C5"/>
    <w:rsid w:val="005F21A2"/>
    <w:rsid w:val="005F30FD"/>
    <w:rsid w:val="005F762B"/>
    <w:rsid w:val="00601429"/>
    <w:rsid w:val="00602E50"/>
    <w:rsid w:val="00606281"/>
    <w:rsid w:val="00607F98"/>
    <w:rsid w:val="0061113F"/>
    <w:rsid w:val="00614CFC"/>
    <w:rsid w:val="006243F9"/>
    <w:rsid w:val="00625AA8"/>
    <w:rsid w:val="006318CB"/>
    <w:rsid w:val="00632E8A"/>
    <w:rsid w:val="00644DC0"/>
    <w:rsid w:val="00651F25"/>
    <w:rsid w:val="00653B57"/>
    <w:rsid w:val="006556CE"/>
    <w:rsid w:val="006578EA"/>
    <w:rsid w:val="006603AD"/>
    <w:rsid w:val="0066060F"/>
    <w:rsid w:val="006651AB"/>
    <w:rsid w:val="0066521A"/>
    <w:rsid w:val="00667D54"/>
    <w:rsid w:val="00671224"/>
    <w:rsid w:val="006724D0"/>
    <w:rsid w:val="00674933"/>
    <w:rsid w:val="0067510C"/>
    <w:rsid w:val="00675583"/>
    <w:rsid w:val="0067689B"/>
    <w:rsid w:val="00685D72"/>
    <w:rsid w:val="0069047C"/>
    <w:rsid w:val="006921E4"/>
    <w:rsid w:val="006947EC"/>
    <w:rsid w:val="00696887"/>
    <w:rsid w:val="006A0BF2"/>
    <w:rsid w:val="006A3052"/>
    <w:rsid w:val="006A5226"/>
    <w:rsid w:val="006A6C39"/>
    <w:rsid w:val="006A6D3F"/>
    <w:rsid w:val="006B2502"/>
    <w:rsid w:val="006B37C1"/>
    <w:rsid w:val="006C1026"/>
    <w:rsid w:val="006C54E6"/>
    <w:rsid w:val="006C5D9A"/>
    <w:rsid w:val="006C5EFB"/>
    <w:rsid w:val="006C7AF8"/>
    <w:rsid w:val="006D24FE"/>
    <w:rsid w:val="006D25B6"/>
    <w:rsid w:val="006D3F01"/>
    <w:rsid w:val="006E056E"/>
    <w:rsid w:val="006E4B0E"/>
    <w:rsid w:val="006E68B1"/>
    <w:rsid w:val="006E6AA1"/>
    <w:rsid w:val="006F0284"/>
    <w:rsid w:val="006F23E0"/>
    <w:rsid w:val="006F2F66"/>
    <w:rsid w:val="006F47BF"/>
    <w:rsid w:val="007002B2"/>
    <w:rsid w:val="00700346"/>
    <w:rsid w:val="00701BBD"/>
    <w:rsid w:val="007036CA"/>
    <w:rsid w:val="00704AB0"/>
    <w:rsid w:val="00707F04"/>
    <w:rsid w:val="00710CC5"/>
    <w:rsid w:val="0071272F"/>
    <w:rsid w:val="007141F1"/>
    <w:rsid w:val="0071765D"/>
    <w:rsid w:val="00727244"/>
    <w:rsid w:val="007274D4"/>
    <w:rsid w:val="00734D76"/>
    <w:rsid w:val="00736680"/>
    <w:rsid w:val="0073740C"/>
    <w:rsid w:val="007438AE"/>
    <w:rsid w:val="00750D02"/>
    <w:rsid w:val="007551C8"/>
    <w:rsid w:val="0075661F"/>
    <w:rsid w:val="00760A85"/>
    <w:rsid w:val="00765EF2"/>
    <w:rsid w:val="00770317"/>
    <w:rsid w:val="007721A6"/>
    <w:rsid w:val="007754C3"/>
    <w:rsid w:val="00784FD8"/>
    <w:rsid w:val="00791D37"/>
    <w:rsid w:val="0079392F"/>
    <w:rsid w:val="00794F08"/>
    <w:rsid w:val="007A39C9"/>
    <w:rsid w:val="007A4774"/>
    <w:rsid w:val="007B0FCA"/>
    <w:rsid w:val="007B2369"/>
    <w:rsid w:val="007B3E3B"/>
    <w:rsid w:val="007B50B8"/>
    <w:rsid w:val="007C1252"/>
    <w:rsid w:val="007C1DBD"/>
    <w:rsid w:val="007D0FCF"/>
    <w:rsid w:val="007D5919"/>
    <w:rsid w:val="007D69AF"/>
    <w:rsid w:val="007E3BF9"/>
    <w:rsid w:val="007E6637"/>
    <w:rsid w:val="007F0CD2"/>
    <w:rsid w:val="007F308F"/>
    <w:rsid w:val="00802795"/>
    <w:rsid w:val="00803841"/>
    <w:rsid w:val="00811D1D"/>
    <w:rsid w:val="00812D62"/>
    <w:rsid w:val="00814B27"/>
    <w:rsid w:val="00816836"/>
    <w:rsid w:val="00825783"/>
    <w:rsid w:val="00827B63"/>
    <w:rsid w:val="008328A3"/>
    <w:rsid w:val="00835C8A"/>
    <w:rsid w:val="00842986"/>
    <w:rsid w:val="00842998"/>
    <w:rsid w:val="008502F1"/>
    <w:rsid w:val="008524C9"/>
    <w:rsid w:val="00856915"/>
    <w:rsid w:val="00860DF8"/>
    <w:rsid w:val="008619F8"/>
    <w:rsid w:val="00870D32"/>
    <w:rsid w:val="00872154"/>
    <w:rsid w:val="00880353"/>
    <w:rsid w:val="00882104"/>
    <w:rsid w:val="0088240C"/>
    <w:rsid w:val="00884D87"/>
    <w:rsid w:val="008868C4"/>
    <w:rsid w:val="00887558"/>
    <w:rsid w:val="00887C6D"/>
    <w:rsid w:val="00890B50"/>
    <w:rsid w:val="0089578D"/>
    <w:rsid w:val="008962D8"/>
    <w:rsid w:val="008A0CF7"/>
    <w:rsid w:val="008A24B7"/>
    <w:rsid w:val="008A6FA1"/>
    <w:rsid w:val="008A7A7B"/>
    <w:rsid w:val="008B1DAA"/>
    <w:rsid w:val="008B668F"/>
    <w:rsid w:val="008B6F9E"/>
    <w:rsid w:val="008C4974"/>
    <w:rsid w:val="008C6923"/>
    <w:rsid w:val="008D0EB9"/>
    <w:rsid w:val="008D220C"/>
    <w:rsid w:val="008D4211"/>
    <w:rsid w:val="008F36FC"/>
    <w:rsid w:val="008F6967"/>
    <w:rsid w:val="009030CF"/>
    <w:rsid w:val="0090565E"/>
    <w:rsid w:val="00906A9E"/>
    <w:rsid w:val="00910ADA"/>
    <w:rsid w:val="0091122A"/>
    <w:rsid w:val="00922F0F"/>
    <w:rsid w:val="00934055"/>
    <w:rsid w:val="0093433A"/>
    <w:rsid w:val="0093467A"/>
    <w:rsid w:val="009358EC"/>
    <w:rsid w:val="00937230"/>
    <w:rsid w:val="00937B66"/>
    <w:rsid w:val="009424EF"/>
    <w:rsid w:val="0094783C"/>
    <w:rsid w:val="00952314"/>
    <w:rsid w:val="0095510D"/>
    <w:rsid w:val="009558D2"/>
    <w:rsid w:val="009563E0"/>
    <w:rsid w:val="009601B2"/>
    <w:rsid w:val="009619FC"/>
    <w:rsid w:val="009630C7"/>
    <w:rsid w:val="00994B45"/>
    <w:rsid w:val="0099660D"/>
    <w:rsid w:val="009A29C0"/>
    <w:rsid w:val="009A6690"/>
    <w:rsid w:val="009B0AFF"/>
    <w:rsid w:val="009B2EB1"/>
    <w:rsid w:val="009B3F29"/>
    <w:rsid w:val="009B47D4"/>
    <w:rsid w:val="009B7C4A"/>
    <w:rsid w:val="009C3ADC"/>
    <w:rsid w:val="009C3C6F"/>
    <w:rsid w:val="009C6DD1"/>
    <w:rsid w:val="009D28D7"/>
    <w:rsid w:val="009D2E99"/>
    <w:rsid w:val="009D4429"/>
    <w:rsid w:val="009D7B96"/>
    <w:rsid w:val="009E1D99"/>
    <w:rsid w:val="009E27C9"/>
    <w:rsid w:val="009F1776"/>
    <w:rsid w:val="009F38CA"/>
    <w:rsid w:val="009F3E36"/>
    <w:rsid w:val="009F4899"/>
    <w:rsid w:val="00A0133A"/>
    <w:rsid w:val="00A0145F"/>
    <w:rsid w:val="00A01E96"/>
    <w:rsid w:val="00A02A20"/>
    <w:rsid w:val="00A05293"/>
    <w:rsid w:val="00A059B2"/>
    <w:rsid w:val="00A15159"/>
    <w:rsid w:val="00A26136"/>
    <w:rsid w:val="00A31943"/>
    <w:rsid w:val="00A32317"/>
    <w:rsid w:val="00A33B34"/>
    <w:rsid w:val="00A356BE"/>
    <w:rsid w:val="00A36314"/>
    <w:rsid w:val="00A44292"/>
    <w:rsid w:val="00A4490B"/>
    <w:rsid w:val="00A54A81"/>
    <w:rsid w:val="00A601A1"/>
    <w:rsid w:val="00A62029"/>
    <w:rsid w:val="00A7413F"/>
    <w:rsid w:val="00A80110"/>
    <w:rsid w:val="00A827EA"/>
    <w:rsid w:val="00A82938"/>
    <w:rsid w:val="00A91DBD"/>
    <w:rsid w:val="00A97073"/>
    <w:rsid w:val="00AA1ACE"/>
    <w:rsid w:val="00AB00F9"/>
    <w:rsid w:val="00AB1C30"/>
    <w:rsid w:val="00AB1E6E"/>
    <w:rsid w:val="00AB2198"/>
    <w:rsid w:val="00AB644C"/>
    <w:rsid w:val="00AB7405"/>
    <w:rsid w:val="00AC495C"/>
    <w:rsid w:val="00AC5723"/>
    <w:rsid w:val="00AD1140"/>
    <w:rsid w:val="00AD1A5B"/>
    <w:rsid w:val="00AD1D59"/>
    <w:rsid w:val="00AE0005"/>
    <w:rsid w:val="00AE0219"/>
    <w:rsid w:val="00AE11B7"/>
    <w:rsid w:val="00AE4497"/>
    <w:rsid w:val="00AF0B99"/>
    <w:rsid w:val="00AF3E36"/>
    <w:rsid w:val="00AF4CC5"/>
    <w:rsid w:val="00B01DFD"/>
    <w:rsid w:val="00B03A61"/>
    <w:rsid w:val="00B07AA3"/>
    <w:rsid w:val="00B07FD2"/>
    <w:rsid w:val="00B109B0"/>
    <w:rsid w:val="00B11679"/>
    <w:rsid w:val="00B16F57"/>
    <w:rsid w:val="00B17FA3"/>
    <w:rsid w:val="00B20F78"/>
    <w:rsid w:val="00B2263F"/>
    <w:rsid w:val="00B2297E"/>
    <w:rsid w:val="00B249AF"/>
    <w:rsid w:val="00B25313"/>
    <w:rsid w:val="00B42C97"/>
    <w:rsid w:val="00B448BD"/>
    <w:rsid w:val="00B45626"/>
    <w:rsid w:val="00B552CA"/>
    <w:rsid w:val="00B57225"/>
    <w:rsid w:val="00B63898"/>
    <w:rsid w:val="00B678FA"/>
    <w:rsid w:val="00B804E0"/>
    <w:rsid w:val="00B82182"/>
    <w:rsid w:val="00B852B9"/>
    <w:rsid w:val="00B86ED8"/>
    <w:rsid w:val="00B95576"/>
    <w:rsid w:val="00B96444"/>
    <w:rsid w:val="00BA03F1"/>
    <w:rsid w:val="00BA20EB"/>
    <w:rsid w:val="00BA40CF"/>
    <w:rsid w:val="00BA748F"/>
    <w:rsid w:val="00BB6F70"/>
    <w:rsid w:val="00BB74F8"/>
    <w:rsid w:val="00BB78D0"/>
    <w:rsid w:val="00BC037B"/>
    <w:rsid w:val="00BC141A"/>
    <w:rsid w:val="00BC18B9"/>
    <w:rsid w:val="00BC1F67"/>
    <w:rsid w:val="00BC2131"/>
    <w:rsid w:val="00BC61F8"/>
    <w:rsid w:val="00BD3159"/>
    <w:rsid w:val="00BD3A9A"/>
    <w:rsid w:val="00BD3E7C"/>
    <w:rsid w:val="00BD6AC6"/>
    <w:rsid w:val="00BD7A1E"/>
    <w:rsid w:val="00BE6B49"/>
    <w:rsid w:val="00BF5905"/>
    <w:rsid w:val="00C05C4F"/>
    <w:rsid w:val="00C121FD"/>
    <w:rsid w:val="00C12640"/>
    <w:rsid w:val="00C15DAA"/>
    <w:rsid w:val="00C1731A"/>
    <w:rsid w:val="00C17508"/>
    <w:rsid w:val="00C21329"/>
    <w:rsid w:val="00C25C9C"/>
    <w:rsid w:val="00C32C16"/>
    <w:rsid w:val="00C362D5"/>
    <w:rsid w:val="00C407D6"/>
    <w:rsid w:val="00C434E9"/>
    <w:rsid w:val="00C46033"/>
    <w:rsid w:val="00C50B73"/>
    <w:rsid w:val="00C53ADB"/>
    <w:rsid w:val="00C57169"/>
    <w:rsid w:val="00C60FEC"/>
    <w:rsid w:val="00C64A42"/>
    <w:rsid w:val="00C67661"/>
    <w:rsid w:val="00C8111A"/>
    <w:rsid w:val="00C8248A"/>
    <w:rsid w:val="00C83459"/>
    <w:rsid w:val="00C862BC"/>
    <w:rsid w:val="00C87B5B"/>
    <w:rsid w:val="00C913CB"/>
    <w:rsid w:val="00C94A94"/>
    <w:rsid w:val="00C96D54"/>
    <w:rsid w:val="00C97593"/>
    <w:rsid w:val="00CA44F8"/>
    <w:rsid w:val="00CA5A5C"/>
    <w:rsid w:val="00CB0BCD"/>
    <w:rsid w:val="00CB2F11"/>
    <w:rsid w:val="00CC20F5"/>
    <w:rsid w:val="00CC305B"/>
    <w:rsid w:val="00CC3505"/>
    <w:rsid w:val="00CC39E0"/>
    <w:rsid w:val="00CD31C5"/>
    <w:rsid w:val="00CD754A"/>
    <w:rsid w:val="00CD7FBA"/>
    <w:rsid w:val="00CE030B"/>
    <w:rsid w:val="00CE7E45"/>
    <w:rsid w:val="00CF5A7B"/>
    <w:rsid w:val="00D002EC"/>
    <w:rsid w:val="00D013BD"/>
    <w:rsid w:val="00D03B7F"/>
    <w:rsid w:val="00D1010F"/>
    <w:rsid w:val="00D14D6E"/>
    <w:rsid w:val="00D207C3"/>
    <w:rsid w:val="00D2482C"/>
    <w:rsid w:val="00D3673B"/>
    <w:rsid w:val="00D37125"/>
    <w:rsid w:val="00D436D5"/>
    <w:rsid w:val="00D51580"/>
    <w:rsid w:val="00D5373B"/>
    <w:rsid w:val="00D56162"/>
    <w:rsid w:val="00D60D4B"/>
    <w:rsid w:val="00D61F95"/>
    <w:rsid w:val="00D6799C"/>
    <w:rsid w:val="00D744C3"/>
    <w:rsid w:val="00D7556E"/>
    <w:rsid w:val="00D81BBA"/>
    <w:rsid w:val="00D82B64"/>
    <w:rsid w:val="00D82DF1"/>
    <w:rsid w:val="00D85F19"/>
    <w:rsid w:val="00D9007F"/>
    <w:rsid w:val="00D92025"/>
    <w:rsid w:val="00D95BE0"/>
    <w:rsid w:val="00DA59B9"/>
    <w:rsid w:val="00DB1C26"/>
    <w:rsid w:val="00DC2B35"/>
    <w:rsid w:val="00DC6955"/>
    <w:rsid w:val="00DC7C35"/>
    <w:rsid w:val="00DD1867"/>
    <w:rsid w:val="00DD235C"/>
    <w:rsid w:val="00DD7655"/>
    <w:rsid w:val="00DE04C5"/>
    <w:rsid w:val="00DE168F"/>
    <w:rsid w:val="00DE45CC"/>
    <w:rsid w:val="00DE62EA"/>
    <w:rsid w:val="00DE7837"/>
    <w:rsid w:val="00DF635F"/>
    <w:rsid w:val="00DF73E9"/>
    <w:rsid w:val="00DF77F0"/>
    <w:rsid w:val="00E01171"/>
    <w:rsid w:val="00E0167F"/>
    <w:rsid w:val="00E01E10"/>
    <w:rsid w:val="00E02FC8"/>
    <w:rsid w:val="00E05D2F"/>
    <w:rsid w:val="00E1093E"/>
    <w:rsid w:val="00E12B95"/>
    <w:rsid w:val="00E133E1"/>
    <w:rsid w:val="00E1662C"/>
    <w:rsid w:val="00E20593"/>
    <w:rsid w:val="00E22249"/>
    <w:rsid w:val="00E25868"/>
    <w:rsid w:val="00E27DC5"/>
    <w:rsid w:val="00E320DC"/>
    <w:rsid w:val="00E35D5E"/>
    <w:rsid w:val="00E4113B"/>
    <w:rsid w:val="00E47EA3"/>
    <w:rsid w:val="00E51950"/>
    <w:rsid w:val="00E523B2"/>
    <w:rsid w:val="00E524C9"/>
    <w:rsid w:val="00E60875"/>
    <w:rsid w:val="00E6455B"/>
    <w:rsid w:val="00E7723D"/>
    <w:rsid w:val="00E84682"/>
    <w:rsid w:val="00E8571B"/>
    <w:rsid w:val="00E86C5E"/>
    <w:rsid w:val="00E90E1C"/>
    <w:rsid w:val="00EA0B9E"/>
    <w:rsid w:val="00EA228D"/>
    <w:rsid w:val="00EA3DBC"/>
    <w:rsid w:val="00EA7F78"/>
    <w:rsid w:val="00EC013C"/>
    <w:rsid w:val="00EC0937"/>
    <w:rsid w:val="00EC37FC"/>
    <w:rsid w:val="00EC77FC"/>
    <w:rsid w:val="00ED0A4F"/>
    <w:rsid w:val="00ED1A22"/>
    <w:rsid w:val="00ED2DD7"/>
    <w:rsid w:val="00ED61C9"/>
    <w:rsid w:val="00ED6414"/>
    <w:rsid w:val="00ED6CCD"/>
    <w:rsid w:val="00ED6E22"/>
    <w:rsid w:val="00EE11DA"/>
    <w:rsid w:val="00EE7183"/>
    <w:rsid w:val="00EF7C81"/>
    <w:rsid w:val="00F02A0F"/>
    <w:rsid w:val="00F02ACE"/>
    <w:rsid w:val="00F0554A"/>
    <w:rsid w:val="00F06C62"/>
    <w:rsid w:val="00F1017B"/>
    <w:rsid w:val="00F10733"/>
    <w:rsid w:val="00F12A80"/>
    <w:rsid w:val="00F16B37"/>
    <w:rsid w:val="00F17D12"/>
    <w:rsid w:val="00F2773F"/>
    <w:rsid w:val="00F4434E"/>
    <w:rsid w:val="00F44875"/>
    <w:rsid w:val="00F44F13"/>
    <w:rsid w:val="00F50B85"/>
    <w:rsid w:val="00F516B2"/>
    <w:rsid w:val="00F55CEF"/>
    <w:rsid w:val="00F63357"/>
    <w:rsid w:val="00F64472"/>
    <w:rsid w:val="00F72783"/>
    <w:rsid w:val="00F74A65"/>
    <w:rsid w:val="00F777F8"/>
    <w:rsid w:val="00F91E97"/>
    <w:rsid w:val="00FA2669"/>
    <w:rsid w:val="00FA2F94"/>
    <w:rsid w:val="00FC0020"/>
    <w:rsid w:val="00FC3190"/>
    <w:rsid w:val="00FD0710"/>
    <w:rsid w:val="00FD2DC8"/>
    <w:rsid w:val="00FD3EBB"/>
    <w:rsid w:val="00FE33ED"/>
    <w:rsid w:val="00FE3F37"/>
    <w:rsid w:val="00FE5166"/>
    <w:rsid w:val="00FF5315"/>
    <w:rsid w:val="00FF62D9"/>
    <w:rsid w:val="00FF70FA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0E67B1F1"/>
  <w15:docId w15:val="{93CE5256-ED6A-45EE-9931-18B9F800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link w:val="HeaderChar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0C0AA0"/>
    <w:rPr>
      <w:rFonts w:ascii="Tahoma" w:hAnsi="Tahoma" w:cs="Tahoma"/>
      <w:sz w:val="16"/>
      <w:szCs w:val="16"/>
      <w:lang w:val="en-CA"/>
    </w:rPr>
  </w:style>
  <w:style w:type="character" w:customStyle="1" w:styleId="FooterChar">
    <w:name w:val="Footer Char"/>
    <w:link w:val="Footer"/>
    <w:uiPriority w:val="99"/>
    <w:rsid w:val="002745CE"/>
    <w:rPr>
      <w:sz w:val="24"/>
      <w:szCs w:val="24"/>
      <w:lang w:val="en-CA" w:eastAsia="en-US"/>
    </w:rPr>
  </w:style>
  <w:style w:type="character" w:customStyle="1" w:styleId="UnresolvedMention">
    <w:name w:val="Unresolved Mention"/>
    <w:uiPriority w:val="99"/>
    <w:semiHidden/>
    <w:unhideWhenUsed/>
    <w:rsid w:val="002745CE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4064D"/>
    <w:rPr>
      <w:sz w:val="24"/>
      <w:szCs w:val="24"/>
      <w:lang w:val="en-CA" w:eastAsia="en-US"/>
    </w:rPr>
  </w:style>
  <w:style w:type="paragraph" w:styleId="ListParagraph">
    <w:name w:val="List Paragraph"/>
    <w:basedOn w:val="Normal"/>
    <w:qFormat/>
    <w:rsid w:val="00A91DBD"/>
    <w:pPr>
      <w:ind w:left="720"/>
      <w:contextualSpacing/>
    </w:pPr>
    <w:rPr>
      <w:lang w:val="en-US"/>
    </w:rPr>
  </w:style>
  <w:style w:type="character" w:styleId="Strong">
    <w:name w:val="Strong"/>
    <w:qFormat/>
    <w:rsid w:val="00A91DBD"/>
    <w:rPr>
      <w:b/>
      <w:bCs/>
    </w:rPr>
  </w:style>
  <w:style w:type="paragraph" w:styleId="NormalWeb">
    <w:name w:val="Normal (Web)"/>
    <w:basedOn w:val="Normal"/>
    <w:uiPriority w:val="99"/>
    <w:unhideWhenUsed/>
    <w:rsid w:val="003E1BC4"/>
    <w:pPr>
      <w:spacing w:before="100" w:beforeAutospacing="1" w:after="100" w:afterAutospacing="1"/>
    </w:pPr>
    <w:rPr>
      <w:lang w:val="en-US"/>
    </w:rPr>
  </w:style>
  <w:style w:type="numbering" w:customStyle="1" w:styleId="NoList1">
    <w:name w:val="No List1"/>
    <w:next w:val="NoList"/>
    <w:semiHidden/>
    <w:rsid w:val="006C7AF8"/>
  </w:style>
  <w:style w:type="character" w:styleId="PageNumber">
    <w:name w:val="page number"/>
    <w:basedOn w:val="DefaultParagraphFont"/>
    <w:rsid w:val="006C7AF8"/>
  </w:style>
  <w:style w:type="numbering" w:customStyle="1" w:styleId="Style1">
    <w:name w:val="Style1"/>
    <w:rsid w:val="006C7AF8"/>
    <w:pPr>
      <w:numPr>
        <w:numId w:val="14"/>
      </w:numPr>
    </w:pPr>
  </w:style>
  <w:style w:type="paragraph" w:customStyle="1" w:styleId="Bezrazmaka">
    <w:name w:val="Bez razmaka"/>
    <w:qFormat/>
    <w:rsid w:val="006C7AF8"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Pasussalistom">
    <w:name w:val="Pasus sa listom"/>
    <w:basedOn w:val="Normal"/>
    <w:qFormat/>
    <w:rsid w:val="006C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s-Latn-BA"/>
    </w:rPr>
  </w:style>
  <w:style w:type="character" w:customStyle="1" w:styleId="currenthithighlight">
    <w:name w:val="currenthithighlight"/>
    <w:basedOn w:val="DefaultParagraphFont"/>
    <w:rsid w:val="00B249AF"/>
  </w:style>
  <w:style w:type="character" w:customStyle="1" w:styleId="highlight">
    <w:name w:val="highlight"/>
    <w:basedOn w:val="DefaultParagraphFont"/>
    <w:rsid w:val="00B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3709B-D18E-4C3F-BAA1-E82E0DD68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mira.simic</dc:creator>
  <cp:keywords/>
  <dc:description/>
  <cp:lastModifiedBy>Milosava Gligoric</cp:lastModifiedBy>
  <cp:revision>5</cp:revision>
  <cp:lastPrinted>2025-10-09T07:23:00Z</cp:lastPrinted>
  <dcterms:created xsi:type="dcterms:W3CDTF">2025-10-22T05:34:00Z</dcterms:created>
  <dcterms:modified xsi:type="dcterms:W3CDTF">2025-11-03T07:28:00Z</dcterms:modified>
</cp:coreProperties>
</file>